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116" w:rsidRDefault="00957116" w:rsidP="009571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57116" w:rsidRDefault="00957116" w:rsidP="009571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Langton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Leicestershire.</w:t>
      </w:r>
    </w:p>
    <w:p w:rsidR="00957116" w:rsidRDefault="00957116" w:rsidP="009571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7116" w:rsidRDefault="00957116" w:rsidP="009571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7116" w:rsidRDefault="00957116" w:rsidP="009571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Harborough</w:t>
      </w:r>
    </w:p>
    <w:p w:rsidR="00957116" w:rsidRDefault="00957116" w:rsidP="009571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Mendlesham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57116" w:rsidRDefault="00957116" w:rsidP="009571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B3B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21-88)</w:t>
      </w:r>
    </w:p>
    <w:p w:rsidR="00957116" w:rsidRDefault="00957116" w:rsidP="009571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7116" w:rsidRDefault="00957116" w:rsidP="009571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57116" w:rsidRDefault="00957116" w:rsidP="009571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November 2015</w:t>
      </w:r>
    </w:p>
    <w:sectPr w:rsidR="00DD5B8A" w:rsidRPr="009571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116" w:rsidRDefault="00957116" w:rsidP="00564E3C">
      <w:pPr>
        <w:spacing w:after="0" w:line="240" w:lineRule="auto"/>
      </w:pPr>
      <w:r>
        <w:separator/>
      </w:r>
    </w:p>
  </w:endnote>
  <w:endnote w:type="continuationSeparator" w:id="0">
    <w:p w:rsidR="00957116" w:rsidRDefault="0095711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57116">
      <w:rPr>
        <w:rFonts w:ascii="Times New Roman" w:hAnsi="Times New Roman" w:cs="Times New Roman"/>
        <w:noProof/>
        <w:sz w:val="24"/>
        <w:szCs w:val="24"/>
      </w:rPr>
      <w:t>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116" w:rsidRDefault="00957116" w:rsidP="00564E3C">
      <w:pPr>
        <w:spacing w:after="0" w:line="240" w:lineRule="auto"/>
      </w:pPr>
      <w:r>
        <w:separator/>
      </w:r>
    </w:p>
  </w:footnote>
  <w:footnote w:type="continuationSeparator" w:id="0">
    <w:p w:rsidR="00957116" w:rsidRDefault="0095711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116"/>
    <w:rsid w:val="00372DC6"/>
    <w:rsid w:val="00564E3C"/>
    <w:rsid w:val="0064591D"/>
    <w:rsid w:val="0095711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F3755"/>
  <w15:chartTrackingRefBased/>
  <w15:docId w15:val="{DDE91D62-0215-4B35-9944-49C4A8BA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571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2015-11-06T21:54:00Z</dcterms:created>
  <dcterms:modified xsi:type="dcterms:W3CDTF">2015-11-06T21:55:00Z</dcterms:modified>
</cp:coreProperties>
</file>